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DA-CF-003</w:t>
      </w:r>
    </w:p>
    <w:p>
      <w:pPr>
        <w:rPr>
          <w:rFonts w:ascii="楷体_GB2312" w:eastAsia="楷体_GB2312"/>
          <w:b/>
          <w:sz w:val="32"/>
          <w:szCs w:val="32"/>
        </w:rPr>
      </w:pPr>
      <w:r>
        <w:pict>
          <v:group id="_x0000_s1026" o:spid="_x0000_s1026" o:spt="203" style="position:absolute;left:0pt;margin-left:44.55pt;margin-top:25.9pt;height:600.6pt;width:430.65pt;z-index:251659264;mso-width-relative:page;mso-height-relative:page;" coordorigin="1620,1596" coordsize="8613,12012" editas="canvas">
            <o:lock v:ext="edit"/>
            <v:shape id="_x0000_s1027" o:spid="_x0000_s1027" o:spt="75" type="#_x0000_t75" style="position:absolute;left:1620;top:1596;height:12012;width:8613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028" o:spid="_x0000_s1028" o:spt="203" style="position:absolute;left:1800;top:1596;height:12012;width:8099;" coordorigin="1800,1596" coordsize="8099,12012">
              <o:lock v:ext="edit"/>
              <v:line id="_x0000_s1029" o:spid="_x0000_s1029" o:spt="20" style="position:absolute;left:7020;top:7836;height:5148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0" o:spid="_x0000_s1030" o:spt="20" style="position:absolute;left:7920;top:6744;height:6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31" o:spid="_x0000_s1031" o:spt="20" style="position:absolute;left:8999;top:6744;height:6240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2" o:spid="_x0000_s1032" o:spt="20" style="position:absolute;left:4140;top:12984;height:0;width:4860;" coordsize="21600,21600">
                <v:path arrowok="t"/>
                <v:fill focussize="0,0"/>
                <v:stroke/>
                <v:imagedata o:title=""/>
                <o:lock v:ext="edit"/>
              </v:line>
              <v:group id="_x0000_s1033" o:spid="_x0000_s1033" o:spt="203" style="position:absolute;left:1800;top:1596;height:12012;width:8099;" coordorigin="1800,1596" coordsize="8099,12012">
                <o:lock v:ext="edit"/>
                <v:shape id="_x0000_s1034" o:spid="_x0000_s1034" o:spt="202" type="#_x0000_t202" style="position:absolute;left:198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1" o:spid="_x0000_s1041" o:spt="20" style="position:absolute;left:468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2" o:spid="_x0000_s1042" o:spt="20" style="position:absolute;left:4140;top:8772;flip:x;height:1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3" o:spid="_x0000_s1043" o:spt="20" style="position:absolute;left:3420;top:924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4" o:spid="_x0000_s1044" o:spt="20" style="position:absolute;left:4140;top:1002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5" o:spid="_x0000_s1045" o:spt="20" style="position:absolute;left:4140;top:11424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6" o:spid="_x0000_s1046" o:spt="20" style="position:absolute;left:4140;top:12828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group id="_x0000_s1047" o:spid="_x0000_s1047" o:spt="203" style="position:absolute;left:1800;top:1596;height:6240;width:8099;" coordorigin="1800,1596" coordsize="8099,6240">
                  <o:lock v:ext="edit"/>
                  <v:shape id="_x0000_s1048" o:spid="_x0000_s1048" o:spt="202" type="#_x0000_t202" style="position:absolute;left:19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2" o:spid="_x0000_s1052" o:spt="20" style="position:absolute;left:432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3" o:spid="_x0000_s1053" o:spt="20" style="position:absolute;left:63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group id="_x0000_s1054" o:spid="_x0000_s1054" o:spt="203" style="position:absolute;left:1800;top:1596;height:5148;width:8099;" coordorigin="1800,1596" coordsize="8099,5148">
                    <o:lock v:ext="edit"/>
                    <v:shape id="_x0000_s1055" o:spid="_x0000_s1055" o:spt="202" type="#_x0000_t202" style="position:absolute;left:378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/>
                      <v:group id="_x0000_s1060" o:spid="_x0000_s1060" o:spt="203" style="position:absolute;left:1800;top:1596;height:3432;width:8099;" coordorigin="1800,1596" coordsize="8099,3432">
                        <o:lock v:ext="edit"/>
                        <v:shape id="_x0000_s1061" o:spid="_x0000_s1061" o:spt="202" type="#_x0000_t202" style="position:absolute;left:5220;top:159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6" o:spid="_x0000_s1066" o:spt="20" style="position:absolute;left:5940;top:2844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7" o:spid="_x0000_s1067" o:spt="20" style="position:absolute;left:5940;top:3936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</v:group>
                      <v:line id="_x0000_s1068" o:spid="_x0000_s1068" o:spt="20" style="position:absolute;left:2700;top:5340;height:0;width:630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9" o:spid="_x0000_s1069" o:spt="20" style="position:absolute;left:5940;top:5028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0" o:spid="_x0000_s1070" o:spt="20" style="position:absolute;left:27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1" o:spid="_x0000_s1071" o:spt="20" style="position:absolute;left:468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2" o:spid="_x0000_s1072" o:spt="20" style="position:absolute;left:63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3" o:spid="_x0000_s1073" o:spt="20" style="position:absolute;left:774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4" o:spid="_x0000_s1074" o:spt="20" style="position:absolute;left:90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</v:group>
                    <v:shape id="_x0000_s1075" o:spid="_x0000_s1075" o:spt="202" type="#_x0000_t202" style="position:absolute;left:180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  <w:r>
        <w:rPr>
          <w:rFonts w:hint="eastAsia" w:ascii="楷体_GB2312" w:eastAsia="楷体_GB2312"/>
          <w:b/>
          <w:sz w:val="32"/>
          <w:szCs w:val="32"/>
        </w:rPr>
        <w:t>项目名称：对涂改、伪造档案的处罚</w:t>
      </w:r>
    </w:p>
    <w:p/>
    <w:p/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一个工作日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0435-4222227  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4A52"/>
    <w:rsid w:val="000850C2"/>
    <w:rsid w:val="001401B0"/>
    <w:rsid w:val="00143E99"/>
    <w:rsid w:val="00172A27"/>
    <w:rsid w:val="00187357"/>
    <w:rsid w:val="0019412C"/>
    <w:rsid w:val="001A58D6"/>
    <w:rsid w:val="00217CC1"/>
    <w:rsid w:val="002402FC"/>
    <w:rsid w:val="002C426B"/>
    <w:rsid w:val="002C7A54"/>
    <w:rsid w:val="003255EC"/>
    <w:rsid w:val="003366E5"/>
    <w:rsid w:val="0034282D"/>
    <w:rsid w:val="003538C4"/>
    <w:rsid w:val="003559BD"/>
    <w:rsid w:val="00361539"/>
    <w:rsid w:val="00370C0E"/>
    <w:rsid w:val="003A5672"/>
    <w:rsid w:val="003D45AE"/>
    <w:rsid w:val="003E03E5"/>
    <w:rsid w:val="003E396E"/>
    <w:rsid w:val="0043756D"/>
    <w:rsid w:val="004D2F57"/>
    <w:rsid w:val="00536B18"/>
    <w:rsid w:val="006552BA"/>
    <w:rsid w:val="00693495"/>
    <w:rsid w:val="00704825"/>
    <w:rsid w:val="0073278A"/>
    <w:rsid w:val="00821126"/>
    <w:rsid w:val="0089458B"/>
    <w:rsid w:val="008C371D"/>
    <w:rsid w:val="00922A25"/>
    <w:rsid w:val="009809D2"/>
    <w:rsid w:val="009E762D"/>
    <w:rsid w:val="00A25FAF"/>
    <w:rsid w:val="00A40DE1"/>
    <w:rsid w:val="00A724C3"/>
    <w:rsid w:val="00AD7A48"/>
    <w:rsid w:val="00AF490E"/>
    <w:rsid w:val="00B7526F"/>
    <w:rsid w:val="00BB3A0F"/>
    <w:rsid w:val="00C2316B"/>
    <w:rsid w:val="00C656BF"/>
    <w:rsid w:val="00D14F29"/>
    <w:rsid w:val="00D17C8D"/>
    <w:rsid w:val="00D76754"/>
    <w:rsid w:val="00D95DB1"/>
    <w:rsid w:val="00E756BB"/>
    <w:rsid w:val="00E86047"/>
    <w:rsid w:val="00EF255D"/>
    <w:rsid w:val="00F0002F"/>
    <w:rsid w:val="00F2511A"/>
    <w:rsid w:val="00F5759E"/>
    <w:rsid w:val="00F97526"/>
    <w:rsid w:val="00FF057E"/>
    <w:rsid w:val="4C62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autoRedefine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17</Words>
  <Characters>103</Characters>
  <Lines>0</Lines>
  <Paragraphs>0</Paragraphs>
  <TotalTime>14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2024-02-19T07:22:02Z</dcterms:modified>
  <dc:title>6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A1B5BFDED3B64CE68614B70F1FFF646D_12</vt:lpwstr>
  </property>
</Properties>
</file>